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BC3" w:rsidRPr="00C30985" w:rsidRDefault="00341BC3" w:rsidP="00341B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0985">
        <w:rPr>
          <w:rFonts w:ascii="Times New Roman" w:hAnsi="Times New Roman" w:cs="Times New Roman"/>
          <w:sz w:val="24"/>
          <w:szCs w:val="24"/>
          <w:u w:val="single"/>
        </w:rPr>
        <w:t>Walter MILLAR</w:t>
      </w:r>
      <w:r w:rsidRPr="00C30985">
        <w:rPr>
          <w:rFonts w:ascii="Times New Roman" w:hAnsi="Times New Roman" w:cs="Times New Roman"/>
          <w:sz w:val="24"/>
          <w:szCs w:val="24"/>
        </w:rPr>
        <w:t xml:space="preserve">      (fl.1476)</w:t>
      </w:r>
    </w:p>
    <w:p w:rsidR="00341BC3" w:rsidRPr="00C30985" w:rsidRDefault="00341BC3" w:rsidP="00341B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0985">
        <w:rPr>
          <w:rFonts w:ascii="Times New Roman" w:hAnsi="Times New Roman" w:cs="Times New Roman"/>
          <w:sz w:val="24"/>
          <w:szCs w:val="24"/>
        </w:rPr>
        <w:t>of Wye, Kent.</w:t>
      </w:r>
    </w:p>
    <w:p w:rsidR="00341BC3" w:rsidRPr="00C30985" w:rsidRDefault="00341BC3" w:rsidP="00341B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BC3" w:rsidRPr="00C30985" w:rsidRDefault="00341BC3" w:rsidP="00341B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BC3" w:rsidRPr="00C30985" w:rsidRDefault="00341BC3" w:rsidP="00341B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0985">
        <w:rPr>
          <w:rFonts w:ascii="Times New Roman" w:hAnsi="Times New Roman" w:cs="Times New Roman"/>
          <w:sz w:val="24"/>
          <w:szCs w:val="24"/>
        </w:rPr>
        <w:tab/>
        <w:t>1476</w:t>
      </w:r>
      <w:r w:rsidRPr="00C30985">
        <w:rPr>
          <w:rFonts w:ascii="Times New Roman" w:hAnsi="Times New Roman" w:cs="Times New Roman"/>
          <w:sz w:val="24"/>
          <w:szCs w:val="24"/>
        </w:rPr>
        <w:tab/>
        <w:t>He made his Will.   (Plomer p.332)</w:t>
      </w:r>
    </w:p>
    <w:p w:rsidR="00341BC3" w:rsidRPr="00C30985" w:rsidRDefault="00341BC3" w:rsidP="00341B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BC3" w:rsidRPr="00C30985" w:rsidRDefault="00341BC3" w:rsidP="00341B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BC3" w:rsidRPr="00C30985" w:rsidRDefault="00341BC3" w:rsidP="00341B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0985"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BC3" w:rsidRDefault="00341BC3" w:rsidP="00564E3C">
      <w:pPr>
        <w:spacing w:after="0" w:line="240" w:lineRule="auto"/>
      </w:pPr>
      <w:r>
        <w:separator/>
      </w:r>
    </w:p>
  </w:endnote>
  <w:endnote w:type="continuationSeparator" w:id="0">
    <w:p w:rsidR="00341BC3" w:rsidRDefault="00341BC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41BC3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BC3" w:rsidRDefault="00341BC3" w:rsidP="00564E3C">
      <w:pPr>
        <w:spacing w:after="0" w:line="240" w:lineRule="auto"/>
      </w:pPr>
      <w:r>
        <w:separator/>
      </w:r>
    </w:p>
  </w:footnote>
  <w:footnote w:type="continuationSeparator" w:id="0">
    <w:p w:rsidR="00341BC3" w:rsidRDefault="00341BC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BC3"/>
    <w:rsid w:val="00341BC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42EC1B-29FB-44EF-8CBE-0F7FE6C0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2016-02-04T22:02:00Z</dcterms:created>
  <dcterms:modified xsi:type="dcterms:W3CDTF">2016-02-04T22:02:00Z</dcterms:modified>
</cp:coreProperties>
</file>